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3FA" w:rsidRDefault="000A33FA" w:rsidP="007D6865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 к Постановлению №108-П от 31.10.2016</w:t>
      </w:r>
    </w:p>
    <w:p w:rsidR="000A33FA" w:rsidRPr="007D6865" w:rsidRDefault="000A33FA" w:rsidP="00C956C3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D686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0A33FA" w:rsidRPr="007D6865" w:rsidRDefault="000A33FA" w:rsidP="00C956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D6865">
        <w:rPr>
          <w:rFonts w:ascii="Times New Roman" w:hAnsi="Times New Roman" w:cs="Times New Roman"/>
          <w:b/>
          <w:sz w:val="24"/>
          <w:szCs w:val="24"/>
          <w:lang w:eastAsia="ru-RU"/>
        </w:rPr>
        <w:t>«Развитие культуры с. Критово Боготольского района»</w:t>
      </w:r>
    </w:p>
    <w:p w:rsidR="000A33FA" w:rsidRPr="007D6865" w:rsidRDefault="000A33FA" w:rsidP="001234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A33FA" w:rsidRPr="007D6865" w:rsidRDefault="000A33FA" w:rsidP="00FC26D5">
      <w:pPr>
        <w:pStyle w:val="ListParagraph"/>
        <w:numPr>
          <w:ilvl w:val="0"/>
          <w:numId w:val="6"/>
        </w:num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D68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0A33FA" w:rsidRPr="007D6865" w:rsidRDefault="000A33FA" w:rsidP="0012349A">
      <w:pPr>
        <w:pStyle w:val="ListParagraph"/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D6865">
        <w:rPr>
          <w:rFonts w:ascii="Times New Roman" w:hAnsi="Times New Roman" w:cs="Times New Roman"/>
          <w:sz w:val="24"/>
          <w:szCs w:val="24"/>
          <w:lang w:eastAsia="ru-RU"/>
        </w:rPr>
        <w:t>муниципальной программы «Развитие культуры с. Критово Боготольского района»</w:t>
      </w:r>
    </w:p>
    <w:tbl>
      <w:tblPr>
        <w:tblW w:w="93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6300"/>
      </w:tblGrid>
      <w:tr w:rsidR="000A33FA" w:rsidRPr="00D45FC0">
        <w:tc>
          <w:tcPr>
            <w:tcW w:w="3060" w:type="dxa"/>
          </w:tcPr>
          <w:p w:rsidR="000A33FA" w:rsidRPr="007D6865" w:rsidRDefault="000A33FA" w:rsidP="00D45F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68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:rsidR="000A33FA" w:rsidRPr="007D6865" w:rsidRDefault="000A33FA" w:rsidP="00D45FC0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D68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«Развитие культуры </w:t>
            </w:r>
          </w:p>
          <w:p w:rsidR="000A33FA" w:rsidRPr="007D6865" w:rsidRDefault="000A33FA" w:rsidP="00D45FC0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686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Критовского сельсовета Боготольского района» Красноярского края (далее – Программа)</w:t>
            </w:r>
          </w:p>
        </w:tc>
      </w:tr>
      <w:tr w:rsidR="000A33FA" w:rsidRPr="00D45FC0">
        <w:tc>
          <w:tcPr>
            <w:tcW w:w="3060" w:type="dxa"/>
          </w:tcPr>
          <w:p w:rsidR="000A33FA" w:rsidRPr="00D45FC0" w:rsidRDefault="000A33FA" w:rsidP="00D45F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Основания для разработки Программы</w:t>
            </w:r>
          </w:p>
        </w:tc>
        <w:tc>
          <w:tcPr>
            <w:tcW w:w="6300" w:type="dxa"/>
          </w:tcPr>
          <w:p w:rsidR="000A33FA" w:rsidRPr="00D45FC0" w:rsidRDefault="000A33FA" w:rsidP="00D45F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статья 179 Бюджетного кодекса Российской Федерации;</w:t>
            </w:r>
          </w:p>
          <w:p w:rsidR="000A33FA" w:rsidRPr="00D45FC0" w:rsidRDefault="000A33FA" w:rsidP="00D45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Федеральный закон Российской Федерации от 01.01.2001 131 - ФЗ «Об общих принципах организации местного самоуправления в Российской Федерации»;</w:t>
            </w:r>
          </w:p>
          <w:p w:rsidR="000A33FA" w:rsidRPr="00D45FC0" w:rsidRDefault="000A33FA" w:rsidP="00D45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Постановление главы Критовского сельсовета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13.09.2013 № 28-П 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 утверждении 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порядк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 принятия решений о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разработк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муниципальных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программ  Критовского сельсовета Боготольского района Красноярского края, их формирования и реализации»(в редакции от 31.10.2016 №100-П)</w:t>
            </w:r>
          </w:p>
        </w:tc>
      </w:tr>
      <w:tr w:rsidR="000A33FA" w:rsidRPr="00D45FC0">
        <w:tc>
          <w:tcPr>
            <w:tcW w:w="3060" w:type="dxa"/>
          </w:tcPr>
          <w:p w:rsidR="000A33FA" w:rsidRPr="00D45FC0" w:rsidRDefault="000A33FA" w:rsidP="00D45F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6300" w:type="dxa"/>
          </w:tcPr>
          <w:p w:rsidR="000A33FA" w:rsidRPr="00D45FC0" w:rsidRDefault="000A33FA" w:rsidP="00D45F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Администрация Критовского сельсовета</w:t>
            </w:r>
          </w:p>
        </w:tc>
      </w:tr>
      <w:tr w:rsidR="000A33FA" w:rsidRPr="00D45FC0">
        <w:tc>
          <w:tcPr>
            <w:tcW w:w="3060" w:type="dxa"/>
          </w:tcPr>
          <w:p w:rsidR="000A33FA" w:rsidRPr="00D45FC0" w:rsidRDefault="000A33FA" w:rsidP="00D45F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6300" w:type="dxa"/>
          </w:tcPr>
          <w:p w:rsidR="000A33FA" w:rsidRPr="00D45FC0" w:rsidRDefault="000A33FA" w:rsidP="00D45F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МБУК ЦКС с. Критово</w:t>
            </w:r>
          </w:p>
        </w:tc>
      </w:tr>
      <w:tr w:rsidR="000A33FA" w:rsidRPr="00D45FC0">
        <w:tc>
          <w:tcPr>
            <w:tcW w:w="3060" w:type="dxa"/>
          </w:tcPr>
          <w:p w:rsidR="000A33FA" w:rsidRPr="00D45FC0" w:rsidRDefault="000A33FA" w:rsidP="00D45F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6300" w:type="dxa"/>
          </w:tcPr>
          <w:p w:rsidR="000A33FA" w:rsidRPr="00D45FC0" w:rsidRDefault="000A33FA" w:rsidP="00D45F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Сохранение и развитие культурного и духовного потенциала населения Критовского сельсовета</w:t>
            </w:r>
          </w:p>
        </w:tc>
      </w:tr>
      <w:tr w:rsidR="000A33FA" w:rsidRPr="00D45FC0">
        <w:tc>
          <w:tcPr>
            <w:tcW w:w="3060" w:type="dxa"/>
          </w:tcPr>
          <w:p w:rsidR="000A33FA" w:rsidRPr="00D45FC0" w:rsidRDefault="000A33FA" w:rsidP="00D45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6300" w:type="dxa"/>
          </w:tcPr>
          <w:p w:rsidR="000A33FA" w:rsidRPr="00D45FC0" w:rsidRDefault="000A33FA" w:rsidP="00D45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Задача 1.«Сохранение и эффективное использование культурного наследия Критовского сельсовета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Боготольского района»;</w:t>
            </w:r>
          </w:p>
          <w:p w:rsidR="000A33FA" w:rsidRPr="00D45FC0" w:rsidRDefault="000A33FA" w:rsidP="00D45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Задача 2.«Обеспечение доступа населения Критовского сельсовета Боготольского района к культурным благам и участию в культурной жизни»</w:t>
            </w:r>
          </w:p>
        </w:tc>
      </w:tr>
      <w:tr w:rsidR="000A33FA" w:rsidRPr="00D45FC0">
        <w:tc>
          <w:tcPr>
            <w:tcW w:w="3060" w:type="dxa"/>
          </w:tcPr>
          <w:p w:rsidR="000A33FA" w:rsidRPr="00D45FC0" w:rsidRDefault="000A33FA" w:rsidP="00D45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Этапы и сроки реализации Программы</w:t>
            </w:r>
          </w:p>
        </w:tc>
        <w:tc>
          <w:tcPr>
            <w:tcW w:w="6300" w:type="dxa"/>
          </w:tcPr>
          <w:p w:rsidR="000A33FA" w:rsidRPr="00D45FC0" w:rsidRDefault="000A33FA" w:rsidP="00D45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2017 - 2019 годы </w:t>
            </w:r>
          </w:p>
        </w:tc>
      </w:tr>
      <w:tr w:rsidR="000A33FA" w:rsidRPr="00D45FC0">
        <w:tc>
          <w:tcPr>
            <w:tcW w:w="3060" w:type="dxa"/>
          </w:tcPr>
          <w:p w:rsidR="000A33FA" w:rsidRPr="00D45FC0" w:rsidRDefault="000A33FA" w:rsidP="00D45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Ресурсное обеспечение Программы</w:t>
            </w:r>
          </w:p>
          <w:p w:rsidR="000A33FA" w:rsidRPr="00D45FC0" w:rsidRDefault="000A33FA" w:rsidP="00D45F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A33FA" w:rsidRPr="00D45FC0" w:rsidRDefault="000A33FA" w:rsidP="00D45F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</w:tcPr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общий объем ф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инансирования программы – 12831,9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 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2017 год – 4237,3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районный бюджет –0,0 тыс. рублей;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 сельсовета – 4237,3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внебюджетные источники – 40,0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2018 год – 4237,3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районный бюджет –0,0 тыс. рублей;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 сельсовета – 4237,3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внебюдж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етные источники – 40,0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2019 год – 4237,3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районный бюджет – 0,0 тыс. рублей;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бюджет сельсовета – 4237,3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0A33FA" w:rsidRPr="00D45FC0" w:rsidRDefault="000A33FA" w:rsidP="00D45FC0">
            <w:pPr>
              <w:spacing w:after="0" w:line="245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внебюджетные источники – 40,0</w:t>
            </w:r>
            <w:r w:rsidRPr="00D45F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тыс. рублей.</w:t>
            </w:r>
          </w:p>
        </w:tc>
      </w:tr>
    </w:tbl>
    <w:p w:rsidR="000A33FA" w:rsidRPr="00A56657" w:rsidRDefault="000A33FA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0A33FA" w:rsidRPr="00A56657" w:rsidSect="007D6865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A33FA" w:rsidRPr="00664DEA" w:rsidRDefault="000A33FA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64DE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2.Характеристика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проблемы</w:t>
      </w:r>
    </w:p>
    <w:p w:rsidR="000A33FA" w:rsidRPr="00A56657" w:rsidRDefault="000A33FA" w:rsidP="00C956C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33FA" w:rsidRPr="00A56657" w:rsidRDefault="000A33FA" w:rsidP="00C956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Критовский сельсовет </w:t>
      </w:r>
      <w:r w:rsidRPr="00A56657">
        <w:rPr>
          <w:rFonts w:ascii="Times New Roman" w:hAnsi="Times New Roman" w:cs="Times New Roman"/>
          <w:sz w:val="28"/>
          <w:szCs w:val="28"/>
          <w:lang w:eastAsia="ru-RU"/>
        </w:rPr>
        <w:t>Боготольск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A56657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A56657">
        <w:rPr>
          <w:rFonts w:ascii="Times New Roman" w:hAnsi="Times New Roman" w:cs="Times New Roman"/>
          <w:sz w:val="28"/>
          <w:szCs w:val="28"/>
          <w:lang w:eastAsia="ru-RU"/>
        </w:rPr>
        <w:t xml:space="preserve"> располагает устойчивым культурным потенциалом, обеспечивающим населению необходимый уровень культурных услуг. 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На территории поселения действу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94F2F">
        <w:rPr>
          <w:rFonts w:ascii="Times New Roman" w:hAnsi="Times New Roman" w:cs="Times New Roman"/>
          <w:sz w:val="28"/>
          <w:szCs w:val="28"/>
        </w:rPr>
        <w:t xml:space="preserve">т </w:t>
      </w:r>
      <w:r w:rsidRPr="00371DA6">
        <w:rPr>
          <w:rFonts w:ascii="Times New Roman" w:hAnsi="Times New Roman" w:cs="Times New Roman"/>
          <w:sz w:val="28"/>
          <w:szCs w:val="28"/>
        </w:rPr>
        <w:t>«Цен</w:t>
      </w:r>
      <w:r>
        <w:rPr>
          <w:rFonts w:ascii="Times New Roman" w:hAnsi="Times New Roman" w:cs="Times New Roman"/>
          <w:sz w:val="28"/>
          <w:szCs w:val="28"/>
        </w:rPr>
        <w:t>трализованная клубная система» с. Критово (Критовсий сельский Д</w:t>
      </w:r>
      <w:r w:rsidRPr="00371DA6">
        <w:rPr>
          <w:rFonts w:ascii="Times New Roman" w:hAnsi="Times New Roman" w:cs="Times New Roman"/>
          <w:sz w:val="28"/>
          <w:szCs w:val="28"/>
        </w:rPr>
        <w:t xml:space="preserve">ом </w:t>
      </w:r>
      <w:r>
        <w:rPr>
          <w:rFonts w:ascii="Times New Roman" w:hAnsi="Times New Roman" w:cs="Times New Roman"/>
          <w:sz w:val="28"/>
          <w:szCs w:val="28"/>
        </w:rPr>
        <w:t>культуры, филиал № 1 Гнетовский</w:t>
      </w:r>
      <w:r w:rsidRPr="00371DA6"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ьский клуб, филиал № 2 Разгуляевский</w:t>
      </w:r>
      <w:r w:rsidRPr="00371DA6">
        <w:rPr>
          <w:rFonts w:ascii="Times New Roman" w:hAnsi="Times New Roman" w:cs="Times New Roman"/>
          <w:sz w:val="28"/>
          <w:szCs w:val="28"/>
        </w:rPr>
        <w:t xml:space="preserve">  сельский клуб);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 xml:space="preserve">На базе </w:t>
      </w:r>
      <w:r>
        <w:rPr>
          <w:rFonts w:ascii="Times New Roman" w:hAnsi="Times New Roman" w:cs="Times New Roman"/>
          <w:sz w:val="28"/>
          <w:szCs w:val="28"/>
        </w:rPr>
        <w:t>МБУК ЦКС</w:t>
      </w:r>
      <w:r w:rsidRPr="00394F2F">
        <w:rPr>
          <w:rFonts w:ascii="Times New Roman" w:hAnsi="Times New Roman" w:cs="Times New Roman"/>
          <w:sz w:val="28"/>
          <w:szCs w:val="28"/>
        </w:rPr>
        <w:t xml:space="preserve"> существует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394F2F">
        <w:rPr>
          <w:rFonts w:ascii="Times New Roman" w:hAnsi="Times New Roman" w:cs="Times New Roman"/>
          <w:sz w:val="28"/>
          <w:szCs w:val="28"/>
        </w:rPr>
        <w:t xml:space="preserve"> клубных формирования,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94F2F">
        <w:rPr>
          <w:rFonts w:ascii="Times New Roman" w:hAnsi="Times New Roman" w:cs="Times New Roman"/>
          <w:sz w:val="28"/>
          <w:szCs w:val="28"/>
        </w:rPr>
        <w:t xml:space="preserve"> из которых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94F2F">
        <w:rPr>
          <w:rFonts w:ascii="Times New Roman" w:hAnsi="Times New Roman" w:cs="Times New Roman"/>
          <w:sz w:val="28"/>
          <w:szCs w:val="28"/>
        </w:rPr>
        <w:t xml:space="preserve">детские. Из общего числа клубных формирований </w:t>
      </w:r>
      <w:r w:rsidRPr="00E53D0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являются вокальным</w:t>
      </w:r>
      <w:r w:rsidRPr="00394F2F">
        <w:rPr>
          <w:rFonts w:ascii="Times New Roman" w:hAnsi="Times New Roman" w:cs="Times New Roman"/>
          <w:sz w:val="28"/>
          <w:szCs w:val="28"/>
        </w:rPr>
        <w:t xml:space="preserve">, </w:t>
      </w:r>
      <w:r w:rsidRPr="00E53D0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– хореографическими</w:t>
      </w:r>
      <w:r w:rsidRPr="00394F2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94F2F">
        <w:rPr>
          <w:rFonts w:ascii="Times New Roman" w:hAnsi="Times New Roman" w:cs="Times New Roman"/>
          <w:sz w:val="28"/>
          <w:szCs w:val="28"/>
        </w:rPr>
        <w:t xml:space="preserve"> – театральными, </w:t>
      </w:r>
      <w:r w:rsidRPr="00E53D00">
        <w:rPr>
          <w:rFonts w:ascii="Times New Roman" w:hAnsi="Times New Roman" w:cs="Times New Roman"/>
          <w:sz w:val="28"/>
          <w:szCs w:val="28"/>
        </w:rPr>
        <w:t>2</w:t>
      </w:r>
      <w:r w:rsidRPr="00394F2F">
        <w:rPr>
          <w:rFonts w:ascii="Times New Roman" w:hAnsi="Times New Roman" w:cs="Times New Roman"/>
          <w:sz w:val="28"/>
          <w:szCs w:val="28"/>
        </w:rPr>
        <w:t xml:space="preserve"> – кружка по народному творчеству </w:t>
      </w:r>
      <w:r w:rsidRPr="00C673E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94F2F">
        <w:rPr>
          <w:rFonts w:ascii="Times New Roman" w:hAnsi="Times New Roman" w:cs="Times New Roman"/>
          <w:sz w:val="28"/>
          <w:szCs w:val="28"/>
        </w:rPr>
        <w:t xml:space="preserve"> – клуба по интересам.</w:t>
      </w:r>
    </w:p>
    <w:p w:rsidR="000A33FA" w:rsidRPr="00394F2F" w:rsidRDefault="000A33FA" w:rsidP="001234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820">
        <w:rPr>
          <w:rFonts w:ascii="Times New Roman" w:hAnsi="Times New Roman" w:cs="Times New Roman"/>
          <w:sz w:val="28"/>
          <w:szCs w:val="28"/>
        </w:rPr>
        <w:t>Помещения сельских клубов требуют как текущего ремонта, так и капитального ремонта. Так же необходимо произвести ремонт крыши.  Приобретение музыкальной аппаратуры, компьютера, костюмов для коллективов художественной самодеятельности.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Данная Программа направлена на последовательную модернизацию отрасли с целью решения главных за</w:t>
      </w:r>
      <w:bookmarkStart w:id="0" w:name="_GoBack"/>
      <w:bookmarkEnd w:id="0"/>
      <w:r w:rsidRPr="00394F2F">
        <w:rPr>
          <w:rFonts w:ascii="Times New Roman" w:hAnsi="Times New Roman" w:cs="Times New Roman"/>
          <w:sz w:val="28"/>
          <w:szCs w:val="28"/>
        </w:rPr>
        <w:t>дач развития сферы культуры.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МБУК ЦКС</w:t>
      </w:r>
      <w:r w:rsidRPr="00394F2F">
        <w:rPr>
          <w:rFonts w:ascii="Times New Roman" w:hAnsi="Times New Roman" w:cs="Times New Roman"/>
          <w:sz w:val="28"/>
          <w:szCs w:val="28"/>
        </w:rPr>
        <w:t xml:space="preserve"> работают 4 специалиста культурно-досуговой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имеющих профильное образование</w:t>
      </w:r>
      <w:r w:rsidRPr="00064B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Необходима переподготовка</w:t>
      </w:r>
      <w:r w:rsidRPr="00394F2F">
        <w:rPr>
          <w:rFonts w:ascii="Times New Roman" w:hAnsi="Times New Roman" w:cs="Times New Roman"/>
          <w:sz w:val="28"/>
          <w:szCs w:val="28"/>
        </w:rPr>
        <w:t xml:space="preserve"> специалистов культурно-досуговой деятельности, также остро стоит проблема кадрового потенциала в </w:t>
      </w:r>
      <w:r>
        <w:rPr>
          <w:rFonts w:ascii="Times New Roman" w:hAnsi="Times New Roman" w:cs="Times New Roman"/>
          <w:sz w:val="28"/>
          <w:szCs w:val="28"/>
        </w:rPr>
        <w:t>клубах.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Наряду с ростом востребованности услуг домов культуры повышаются запросы к качеству обслуживания.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Работники культуры работают над расширением количества и качества услуг.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 xml:space="preserve">Требуется улучшение материально-технической базы </w:t>
      </w:r>
      <w:r>
        <w:rPr>
          <w:rFonts w:ascii="Times New Roman" w:hAnsi="Times New Roman" w:cs="Times New Roman"/>
          <w:sz w:val="28"/>
          <w:szCs w:val="28"/>
        </w:rPr>
        <w:t>клубов</w:t>
      </w:r>
      <w:r w:rsidRPr="00394F2F">
        <w:rPr>
          <w:rFonts w:ascii="Times New Roman" w:hAnsi="Times New Roman" w:cs="Times New Roman"/>
          <w:sz w:val="28"/>
          <w:szCs w:val="28"/>
        </w:rPr>
        <w:t>, обеспечение оргтехникой, специальной звуковой и световой аппаратурой, инструментами, спортинвентарем и оборудованием, которое на сегодняшний момент не соответствует современному уровню, требованиям и технологиям.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Таким образом, можно сделать следующий вывод, что при сохраняющейся потребности населения в культурных мероприятиях и при возрастающей роли их в общественной жизни поселения необходимо уделить особое внимание укреплению материально-технической базы домов культуры.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При существовании данной сети культурно-досуговых учреждений существует ряд проблем: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- сокращение форм проводимых мероприятий;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- слабое внедрение и использование новых культурных и информационных технологий, новых форм работы;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- из-за низкой материально-технической базы ухудшается сменяемость и разнообразие концертных номеров, не формируются новые коллективы самодеятельного народного творчества;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- недостаточность организации досуга разных слоев населения в выходные дни и вечернее время.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И, как следствие, постоянно растет разрыв между потребностями населения поселения и возможностями их удовлетворения. Работники культуры в меру своих сил и возможностей стараются решать возложенные на них обязанности.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Изменения, в которых сегодня нуждается культура, должны коснуться труда, быта, досуга жителей поселения. На это и направлен комплекс программных мероприятий.</w:t>
      </w:r>
    </w:p>
    <w:p w:rsidR="000A33FA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F2F">
        <w:rPr>
          <w:rFonts w:ascii="Times New Roman" w:hAnsi="Times New Roman" w:cs="Times New Roman"/>
          <w:sz w:val="28"/>
          <w:szCs w:val="28"/>
        </w:rPr>
        <w:t>Программой решается вопрос по приоритетности финансирования. Финансовые ресурсы будут направляться в первую очередь на особо острые проблемы, требующие немедленного решения.</w:t>
      </w:r>
    </w:p>
    <w:p w:rsidR="000A33FA" w:rsidRPr="00394F2F" w:rsidRDefault="000A33FA" w:rsidP="00C956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33FA" w:rsidRPr="005028FB" w:rsidRDefault="000A33FA" w:rsidP="00C956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Цели и задачи программы</w:t>
      </w:r>
    </w:p>
    <w:p w:rsidR="000A33FA" w:rsidRPr="00182653" w:rsidRDefault="000A33FA" w:rsidP="00C956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0A33FA" w:rsidRPr="00A56657" w:rsidRDefault="000A33FA" w:rsidP="00C956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6657">
        <w:rPr>
          <w:rFonts w:ascii="Times New Roman" w:hAnsi="Times New Roman" w:cs="Times New Roman"/>
          <w:sz w:val="28"/>
          <w:szCs w:val="28"/>
          <w:lang w:eastAsia="ru-RU"/>
        </w:rPr>
        <w:t>В соответствии с основными приоритетами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6657">
        <w:rPr>
          <w:rFonts w:ascii="Times New Roman" w:hAnsi="Times New Roman" w:cs="Times New Roman"/>
          <w:sz w:val="28"/>
          <w:szCs w:val="28"/>
          <w:lang w:eastAsia="ru-RU"/>
        </w:rPr>
        <w:t>целью Программы является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сохранение и развитие</w:t>
      </w:r>
      <w:r w:rsidRPr="00A56657"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культурного и духовного потенциала населения.</w:t>
      </w:r>
    </w:p>
    <w:p w:rsidR="000A33FA" w:rsidRPr="00A56657" w:rsidRDefault="000A33FA" w:rsidP="00C956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657">
        <w:rPr>
          <w:rFonts w:ascii="Times New Roman" w:hAnsi="Times New Roman" w:cs="Times New Roman"/>
          <w:sz w:val="28"/>
          <w:szCs w:val="28"/>
          <w:lang w:eastAsia="ru-RU"/>
        </w:rPr>
        <w:t>Для достижения данной цели долж</w:t>
      </w:r>
      <w:r>
        <w:rPr>
          <w:rFonts w:ascii="Times New Roman" w:hAnsi="Times New Roman" w:cs="Times New Roman"/>
          <w:sz w:val="28"/>
          <w:szCs w:val="28"/>
          <w:lang w:eastAsia="ru-RU"/>
        </w:rPr>
        <w:t>ны быть решены следующие задачи:</w:t>
      </w:r>
    </w:p>
    <w:p w:rsidR="000A33FA" w:rsidRPr="00E65634" w:rsidRDefault="000A33FA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5634">
        <w:rPr>
          <w:rFonts w:ascii="Times New Roman" w:hAnsi="Times New Roman" w:cs="Times New Roman"/>
          <w:sz w:val="28"/>
          <w:szCs w:val="28"/>
          <w:lang w:eastAsia="ru-RU"/>
        </w:rPr>
        <w:t>1) обеспечение культурного развития поселения и организация творческого досуга разных категорий населения;</w:t>
      </w:r>
    </w:p>
    <w:p w:rsidR="000A33FA" w:rsidRPr="00E65634" w:rsidRDefault="000A33FA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5634">
        <w:rPr>
          <w:rFonts w:ascii="Times New Roman" w:hAnsi="Times New Roman" w:cs="Times New Roman"/>
          <w:sz w:val="28"/>
          <w:szCs w:val="28"/>
          <w:lang w:eastAsia="ru-RU"/>
        </w:rPr>
        <w:t>2) поддержка коллективов самодеятельного народного творчества и одаренной молодежи;</w:t>
      </w:r>
    </w:p>
    <w:p w:rsidR="000A33FA" w:rsidRPr="00E65634" w:rsidRDefault="000A33FA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5634">
        <w:rPr>
          <w:rFonts w:ascii="Times New Roman" w:hAnsi="Times New Roman" w:cs="Times New Roman"/>
          <w:sz w:val="28"/>
          <w:szCs w:val="28"/>
          <w:lang w:eastAsia="ru-RU"/>
        </w:rPr>
        <w:t>3) сохранение объектов культурного наследия (памятников истории и культуры);</w:t>
      </w:r>
    </w:p>
    <w:p w:rsidR="000A33FA" w:rsidRPr="00E65634" w:rsidRDefault="000A33FA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5634">
        <w:rPr>
          <w:rFonts w:ascii="Times New Roman" w:hAnsi="Times New Roman" w:cs="Times New Roman"/>
          <w:sz w:val="28"/>
          <w:szCs w:val="28"/>
          <w:lang w:eastAsia="ru-RU"/>
        </w:rPr>
        <w:t>4) укрепление материально-технической базы учреждений культуры (приобретение специального оборудования, технических средств, оргтехники, музыкальных инструментов, капитальные ремонты, приобретение расходных материалов);</w:t>
      </w:r>
    </w:p>
    <w:p w:rsidR="000A33FA" w:rsidRPr="00E65634" w:rsidRDefault="000A33FA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5634">
        <w:rPr>
          <w:rFonts w:ascii="Times New Roman" w:hAnsi="Times New Roman" w:cs="Times New Roman"/>
          <w:sz w:val="28"/>
          <w:szCs w:val="28"/>
          <w:lang w:eastAsia="ru-RU"/>
        </w:rPr>
        <w:t>5) создание условий для массового отдыха жителей поселения и организация обустройства мест массового отдыха населения;</w:t>
      </w:r>
    </w:p>
    <w:p w:rsidR="000A33FA" w:rsidRDefault="000A33FA" w:rsidP="00E65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5634">
        <w:rPr>
          <w:rFonts w:ascii="Times New Roman" w:hAnsi="Times New Roman" w:cs="Times New Roman"/>
          <w:sz w:val="28"/>
          <w:szCs w:val="28"/>
          <w:lang w:eastAsia="ru-RU"/>
        </w:rPr>
        <w:t>6) развитие общественного партнерства в решении социально-культурных проблем и усиление взаимодействия общественности с представителями органов местного самоуправления в решении актуальных проблем.</w:t>
      </w:r>
    </w:p>
    <w:p w:rsidR="000A33FA" w:rsidRPr="00A56657" w:rsidRDefault="000A33FA" w:rsidP="00C956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p w:rsidR="000A33FA" w:rsidRPr="0012349A" w:rsidRDefault="000A33FA" w:rsidP="005028FB">
      <w:pPr>
        <w:pStyle w:val="ListParagraph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2349A">
        <w:rPr>
          <w:rFonts w:ascii="Times New Roman" w:hAnsi="Times New Roman" w:cs="Times New Roman"/>
          <w:b/>
          <w:bCs/>
          <w:sz w:val="28"/>
          <w:szCs w:val="28"/>
        </w:rPr>
        <w:t>Основные принципы формирования и реализации Программы</w:t>
      </w:r>
    </w:p>
    <w:p w:rsidR="000A33FA" w:rsidRPr="0012349A" w:rsidRDefault="000A33FA" w:rsidP="0012349A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A33FA" w:rsidRPr="00E65634" w:rsidRDefault="000A33FA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65634">
        <w:rPr>
          <w:rFonts w:ascii="Times New Roman" w:hAnsi="Times New Roman" w:cs="Times New Roman"/>
          <w:sz w:val="28"/>
          <w:szCs w:val="28"/>
        </w:rPr>
        <w:t>Программа носит комплексный, целевой характер.</w:t>
      </w:r>
    </w:p>
    <w:p w:rsidR="000A33FA" w:rsidRPr="00E65634" w:rsidRDefault="000A33FA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5634">
        <w:rPr>
          <w:rFonts w:ascii="Times New Roman" w:hAnsi="Times New Roman" w:cs="Times New Roman"/>
          <w:sz w:val="28"/>
          <w:szCs w:val="28"/>
        </w:rPr>
        <w:t>Основными принципами формирования мероприятий Программы являются:</w:t>
      </w:r>
    </w:p>
    <w:p w:rsidR="000A33FA" w:rsidRPr="00E65634" w:rsidRDefault="000A33FA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65634">
        <w:rPr>
          <w:rFonts w:ascii="Times New Roman" w:hAnsi="Times New Roman" w:cs="Times New Roman"/>
          <w:sz w:val="28"/>
          <w:szCs w:val="28"/>
        </w:rPr>
        <w:t>1) обеспечение максимального соответствия намечаемых мероприятий цели Программы;</w:t>
      </w:r>
    </w:p>
    <w:p w:rsidR="000A33FA" w:rsidRPr="00E65634" w:rsidRDefault="000A33FA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65634">
        <w:rPr>
          <w:rFonts w:ascii="Times New Roman" w:hAnsi="Times New Roman" w:cs="Times New Roman"/>
          <w:sz w:val="28"/>
          <w:szCs w:val="28"/>
        </w:rPr>
        <w:t>2) определение наиболее актуальных проблемных ситуаций, требующих незамедлительного решения и не нашедших решения в других целевых программах;</w:t>
      </w:r>
    </w:p>
    <w:p w:rsidR="000A33FA" w:rsidRDefault="000A33FA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65634">
        <w:rPr>
          <w:rFonts w:ascii="Times New Roman" w:hAnsi="Times New Roman" w:cs="Times New Roman"/>
          <w:sz w:val="28"/>
          <w:szCs w:val="28"/>
        </w:rPr>
        <w:t>3) планирование объемов финансирования мероприятий с учетом изменения финансовых условий (динамика цен, инфляция, неритмичность финансирования).</w:t>
      </w:r>
    </w:p>
    <w:p w:rsidR="000A33FA" w:rsidRPr="00E65634" w:rsidRDefault="000A33FA" w:rsidP="001234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33FA" w:rsidRPr="005028FB" w:rsidRDefault="000A33FA" w:rsidP="005028FB">
      <w:pPr>
        <w:pStyle w:val="ListParagraph"/>
        <w:numPr>
          <w:ilvl w:val="0"/>
          <w:numId w:val="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Прогноз конечных результатов Программы</w:t>
      </w:r>
    </w:p>
    <w:p w:rsidR="000A33FA" w:rsidRPr="00E65634" w:rsidRDefault="000A33FA" w:rsidP="001234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A33FA" w:rsidRPr="00EB3A7D" w:rsidRDefault="000A33FA" w:rsidP="001234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A66820">
        <w:rPr>
          <w:rFonts w:ascii="Times New Roman" w:hAnsi="Times New Roman" w:cs="Times New Roman"/>
          <w:sz w:val="28"/>
          <w:szCs w:val="28"/>
          <w:lang w:eastAsia="ru-RU"/>
        </w:rPr>
        <w:t>В результате в ходе реализации Программы будет произведен ремонт зданий сельских клубов, крыши, музыкальной аппаратуры,</w:t>
      </w:r>
      <w:r w:rsidRPr="00EB3A7D">
        <w:rPr>
          <w:rFonts w:ascii="Times New Roman" w:hAnsi="Times New Roman" w:cs="Times New Roman"/>
          <w:sz w:val="28"/>
          <w:szCs w:val="28"/>
          <w:lang w:eastAsia="ru-RU"/>
        </w:rPr>
        <w:t xml:space="preserve"> т. е. улучшение материально-технической базы отрасли, а также увеличатся посещаемость и услуги учреждений, способствующие дальнейшему развитию отрасли, а именно планируется достичь следующих результатов:</w:t>
      </w:r>
    </w:p>
    <w:p w:rsidR="000A33FA" w:rsidRPr="00A56657" w:rsidRDefault="000A33FA" w:rsidP="001234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B3A7D">
        <w:rPr>
          <w:rFonts w:ascii="Times New Roman" w:hAnsi="Times New Roman" w:cs="Times New Roman"/>
          <w:sz w:val="28"/>
          <w:szCs w:val="28"/>
          <w:lang w:eastAsia="ru-RU"/>
        </w:rPr>
        <w:t xml:space="preserve">    сохранить сеть существующих учреждений культуры, укрепить их материально-техническую базу; будут поддерживаться творческие начинания и выявление талантливых творческих работников в области культуры и среди населения поселения; будет продолжено сохранение и развитие культурного потенциала </w:t>
      </w:r>
      <w:r>
        <w:rPr>
          <w:rFonts w:ascii="Times New Roman" w:hAnsi="Times New Roman" w:cs="Times New Roman"/>
          <w:sz w:val="28"/>
          <w:szCs w:val="28"/>
          <w:lang w:eastAsia="ru-RU"/>
        </w:rPr>
        <w:t>Критовского сельсовета</w:t>
      </w:r>
      <w:r w:rsidRPr="00EB3A7D">
        <w:rPr>
          <w:rFonts w:ascii="Times New Roman" w:hAnsi="Times New Roman" w:cs="Times New Roman"/>
          <w:sz w:val="28"/>
          <w:szCs w:val="28"/>
          <w:lang w:eastAsia="ru-RU"/>
        </w:rPr>
        <w:t xml:space="preserve"> и его культурного наследия; будут созданы условия для обеспеченности услугами культуры всех групп населения; творческие коллективы будут принимать активное участие в районных, областных, конкурсах, форумах, праздниках, фестивалях, в том числе, в мероприятиях по пропаганде народной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татарской</w:t>
      </w:r>
      <w:r w:rsidRPr="00EB3A7D">
        <w:rPr>
          <w:rFonts w:ascii="Times New Roman" w:hAnsi="Times New Roman" w:cs="Times New Roman"/>
          <w:sz w:val="28"/>
          <w:szCs w:val="28"/>
          <w:lang w:eastAsia="ru-RU"/>
        </w:rPr>
        <w:t xml:space="preserve"> культуры и искусства и т. д.</w:t>
      </w:r>
    </w:p>
    <w:p w:rsidR="000A33FA" w:rsidRDefault="000A33FA" w:rsidP="00A566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33FA" w:rsidRPr="0012349A" w:rsidRDefault="000A33FA" w:rsidP="00EB3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r w:rsidRPr="001234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основных мероприятий</w:t>
      </w:r>
    </w:p>
    <w:p w:rsidR="000A33FA" w:rsidRPr="0012349A" w:rsidRDefault="000A33FA" w:rsidP="00EB3A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234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ожидаемых результатов</w:t>
      </w:r>
    </w:p>
    <w:p w:rsidR="000A33FA" w:rsidRPr="00A71F3D" w:rsidRDefault="000A33FA" w:rsidP="00A5665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33FA" w:rsidRPr="005028FB" w:rsidRDefault="000A33FA" w:rsidP="00CB6ED1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 w:cs="Times New Roman"/>
          <w:sz w:val="28"/>
          <w:szCs w:val="28"/>
          <w:lang w:eastAsia="ru-RU"/>
        </w:rPr>
        <w:t>Основным механизмом реализации Программы являются утверждение и реализация программных мероприятий.</w:t>
      </w:r>
    </w:p>
    <w:p w:rsidR="000A33FA" w:rsidRPr="00CB6ED1" w:rsidRDefault="000A33FA" w:rsidP="00CB6ED1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B6ED1">
        <w:rPr>
          <w:rFonts w:ascii="Times New Roman" w:hAnsi="Times New Roman" w:cs="Times New Roman"/>
          <w:sz w:val="28"/>
          <w:szCs w:val="28"/>
          <w:lang w:eastAsia="ru-RU"/>
        </w:rPr>
        <w:t>«Сохранение культурного наследия».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 xml:space="preserve">Целью </w:t>
      </w:r>
      <w:r>
        <w:rPr>
          <w:rFonts w:ascii="Times New Roman" w:hAnsi="Times New Roman" w:cs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сохранение и эффективное использование культурного наследия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Критовского сельсовета </w:t>
      </w:r>
      <w:r w:rsidRPr="000F568F">
        <w:rPr>
          <w:rFonts w:ascii="Times New Roman" w:hAnsi="Times New Roman" w:cs="Times New Roman"/>
          <w:sz w:val="28"/>
          <w:szCs w:val="28"/>
          <w:lang w:eastAsia="ru-RU"/>
        </w:rPr>
        <w:t>Боготольского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 w:cs="Times New Roman"/>
          <w:sz w:val="28"/>
          <w:szCs w:val="28"/>
          <w:lang w:eastAsia="ru-RU"/>
        </w:rPr>
        <w:t xml:space="preserve"> реша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ется </w:t>
      </w:r>
      <w:r w:rsidRPr="000F568F">
        <w:rPr>
          <w:rFonts w:ascii="Times New Roman" w:hAnsi="Times New Roman" w:cs="Times New Roman"/>
          <w:sz w:val="28"/>
          <w:szCs w:val="28"/>
          <w:lang w:eastAsia="ru-RU"/>
        </w:rPr>
        <w:t>задач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по </w:t>
      </w:r>
      <w:r w:rsidRPr="000F568F">
        <w:rPr>
          <w:rFonts w:ascii="Times New Roman" w:hAnsi="Times New Roman" w:cs="Times New Roman"/>
          <w:sz w:val="28"/>
          <w:szCs w:val="28"/>
          <w:lang w:eastAsia="ru-RU"/>
        </w:rPr>
        <w:t>обеспечени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0F568F">
        <w:rPr>
          <w:rFonts w:ascii="Times New Roman" w:hAnsi="Times New Roman" w:cs="Times New Roman"/>
          <w:sz w:val="28"/>
          <w:szCs w:val="28"/>
          <w:lang w:eastAsia="ru-RU"/>
        </w:rPr>
        <w:t xml:space="preserve"> сохранности объектов культурного наследия, памятников и обелисков, установленных в честь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знаменательных событий истории.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>Ожидаемые результаты: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>создание условий, обеспечивающих сохранность объектов культурного наследия, памятников и обелисков, установленных в честь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знаменательных событий истории</w:t>
      </w:r>
      <w:r w:rsidRPr="000F568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A33FA" w:rsidRPr="00CB6ED1" w:rsidRDefault="000A33FA" w:rsidP="00CB6ED1">
      <w:pPr>
        <w:pStyle w:val="ListParagraph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B6ED1">
        <w:rPr>
          <w:rFonts w:ascii="Times New Roman" w:hAnsi="Times New Roman" w:cs="Times New Roman"/>
          <w:sz w:val="28"/>
          <w:szCs w:val="28"/>
          <w:lang w:eastAsia="ru-RU"/>
        </w:rPr>
        <w:t>«Развитие досуга и народного творчества».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 xml:space="preserve">Целью </w:t>
      </w:r>
      <w:r>
        <w:rPr>
          <w:rFonts w:ascii="Times New Roman" w:hAnsi="Times New Roman" w:cs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обеспечение доступа к культурным благам и участию в культурной жизни.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  <w:lang w:eastAsia="ru-RU"/>
        </w:rPr>
        <w:t>мероприятия</w:t>
      </w:r>
      <w:r w:rsidRPr="000F568F">
        <w:rPr>
          <w:rFonts w:ascii="Times New Roman" w:hAnsi="Times New Roman" w:cs="Times New Roman"/>
          <w:sz w:val="28"/>
          <w:szCs w:val="28"/>
          <w:lang w:eastAsia="ru-RU"/>
        </w:rPr>
        <w:t xml:space="preserve"> решаются следующие задачи: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>поддержка досуга;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 xml:space="preserve">сохранение и развитие традиционной народной культуры; 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>поддержка творческих инициатив населения, творческих коллективов и учреждений культуры.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>Ожидаемые результаты: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>увеличение количества мероприятий;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>сохранение традиционной народной культуры, содействие сохранению и развитию народных художественных промыслов и ремесел;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>повышение качества и доступности культурно-досуговых услуг;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>рост вовлеченности всех групп населения в активную творческую деятельность;</w:t>
      </w:r>
    </w:p>
    <w:p w:rsidR="000A33FA" w:rsidRPr="000F568F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>увеличение муниципальной поддержки творческих инициатив населения, творческих коллективов и учреждений культуры;</w:t>
      </w:r>
    </w:p>
    <w:p w:rsidR="000A33FA" w:rsidRDefault="000A33FA" w:rsidP="000F568F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F568F">
        <w:rPr>
          <w:rFonts w:ascii="Times New Roman" w:hAnsi="Times New Roman" w:cs="Times New Roman"/>
          <w:sz w:val="28"/>
          <w:szCs w:val="28"/>
          <w:lang w:eastAsia="ru-RU"/>
        </w:rPr>
        <w:t>повышение уровня проведения культурных мероприятий.</w:t>
      </w:r>
    </w:p>
    <w:p w:rsidR="000A33FA" w:rsidRPr="005028FB" w:rsidRDefault="000A33FA" w:rsidP="005028F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 w:cs="Times New Roman"/>
          <w:sz w:val="28"/>
          <w:szCs w:val="28"/>
          <w:lang w:eastAsia="ru-RU"/>
        </w:rPr>
        <w:t>Администрация поселения ежегодно формирует перечень программных мероприятий с указанием исполнителя, сроков исполнения мероприятий, источника и объема финансирования.</w:t>
      </w:r>
    </w:p>
    <w:p w:rsidR="000A33FA" w:rsidRPr="005028FB" w:rsidRDefault="000A33FA" w:rsidP="005028F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 w:cs="Times New Roman"/>
          <w:sz w:val="28"/>
          <w:szCs w:val="28"/>
          <w:lang w:eastAsia="ru-RU"/>
        </w:rPr>
        <w:t>Руководитель Программы осуществляет межведомственную координацию, оперативное управление деятельностью, обеспечивающей выполнение программных мероприятий, а также контроль исполнения мероприятий Программы, обеспечивает представление информации о ходе реализации Программы.</w:t>
      </w:r>
    </w:p>
    <w:p w:rsidR="000A33FA" w:rsidRPr="005028FB" w:rsidRDefault="000A33FA" w:rsidP="005028F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 w:cs="Times New Roman"/>
          <w:sz w:val="28"/>
          <w:szCs w:val="28"/>
          <w:lang w:eastAsia="ru-RU"/>
        </w:rPr>
        <w:t>Формы и методы организации управления реализацией Программы определяются руководителем Программы самостоятельно.</w:t>
      </w:r>
    </w:p>
    <w:p w:rsidR="000A33FA" w:rsidRPr="005028FB" w:rsidRDefault="000A33FA" w:rsidP="005028F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 w:cs="Times New Roman"/>
          <w:sz w:val="28"/>
          <w:szCs w:val="28"/>
          <w:lang w:eastAsia="ru-RU"/>
        </w:rPr>
        <w:t>Исполнителями Программы являются учреждения и предприятия поселения, в зависимости от отраслевой направленности мероприятия.</w:t>
      </w:r>
    </w:p>
    <w:p w:rsidR="000A33FA" w:rsidRPr="005028FB" w:rsidRDefault="000A33FA" w:rsidP="005028F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sz w:val="28"/>
          <w:szCs w:val="28"/>
          <w:lang w:eastAsia="ru-RU"/>
        </w:rPr>
        <w:t>Исполнители Программы несут ответственность за непосредственную реализацию мероприятий Программы.</w:t>
      </w:r>
    </w:p>
    <w:p w:rsidR="000A33FA" w:rsidRPr="00A56657" w:rsidRDefault="000A33FA" w:rsidP="005028F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5028FB">
        <w:rPr>
          <w:rFonts w:ascii="Times New Roman" w:hAnsi="Times New Roman" w:cs="Times New Roman"/>
          <w:sz w:val="28"/>
          <w:szCs w:val="28"/>
          <w:lang w:eastAsia="ru-RU"/>
        </w:rPr>
        <w:t>В процессе реализации Программы регулярно оцениваются степень достижения цели, актуальность мероприятий, потребность в бюджетном финансировании, вносятся предложения о необходимости корректировки мероприятий Программы (при изменении внешних или внутренних условий) и нормативных правовых документов, связанных с ее реализацией. Этим гарантируется постоянное обновление Программы и стимулируется ее реализация.</w:t>
      </w:r>
    </w:p>
    <w:p w:rsidR="000A33FA" w:rsidRPr="00A56657" w:rsidRDefault="000A33FA" w:rsidP="00A5665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A33FA" w:rsidRDefault="000A33FA" w:rsidP="005028F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Информация о ресурсном обеспечении Программы</w:t>
      </w:r>
    </w:p>
    <w:p w:rsidR="000A33FA" w:rsidRPr="005028FB" w:rsidRDefault="000A33FA" w:rsidP="005028F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A33FA" w:rsidRPr="005028FB" w:rsidRDefault="000A33FA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sz w:val="28"/>
          <w:szCs w:val="28"/>
          <w:lang w:eastAsia="ru-RU"/>
        </w:rPr>
        <w:t>Финансирование мероприятий Программы осуществляется за счет средств бюджета поселения.</w:t>
      </w:r>
    </w:p>
    <w:p w:rsidR="000A33FA" w:rsidRDefault="000A33FA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sz w:val="28"/>
          <w:szCs w:val="28"/>
          <w:lang w:eastAsia="ru-RU"/>
        </w:rPr>
        <w:t>Реализация настоящей Программы предусматривает детальную корректировку программных мероприятий на очередной год по итогам результатов предыдущих лет.</w:t>
      </w:r>
    </w:p>
    <w:p w:rsidR="000A33FA" w:rsidRPr="00A56657" w:rsidRDefault="000A33FA" w:rsidP="005028FB">
      <w:pPr>
        <w:widowControl w:val="0"/>
        <w:autoSpaceDE w:val="0"/>
        <w:autoSpaceDN w:val="0"/>
        <w:adjustRightInd w:val="0"/>
        <w:spacing w:after="0" w:line="240" w:lineRule="auto"/>
        <w:ind w:firstLine="708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33FA" w:rsidRDefault="000A33FA" w:rsidP="005028FB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Ожидаемый эффект от реализации Программы</w:t>
      </w:r>
    </w:p>
    <w:p w:rsidR="000A33FA" w:rsidRPr="005028FB" w:rsidRDefault="000A33FA" w:rsidP="005028F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A33FA" w:rsidRPr="005028FB" w:rsidRDefault="000A33FA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sz w:val="28"/>
          <w:szCs w:val="28"/>
          <w:lang w:eastAsia="ru-RU"/>
        </w:rPr>
        <w:t>Реализация Программы позволит:</w:t>
      </w:r>
    </w:p>
    <w:p w:rsidR="000A33FA" w:rsidRPr="005028FB" w:rsidRDefault="000A33FA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sz w:val="28"/>
          <w:szCs w:val="28"/>
          <w:lang w:eastAsia="ru-RU"/>
        </w:rPr>
        <w:t>- сформировать организационные и финансовые условия для решения локальных проблем в культуре на территории поселения;</w:t>
      </w:r>
    </w:p>
    <w:p w:rsidR="000A33FA" w:rsidRPr="005028FB" w:rsidRDefault="000A33FA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sz w:val="28"/>
          <w:szCs w:val="28"/>
          <w:lang w:eastAsia="ru-RU"/>
        </w:rPr>
        <w:t>- повысить эффективность и качество культурно-досуговой деятельности в поселении;</w:t>
      </w:r>
    </w:p>
    <w:p w:rsidR="000A33FA" w:rsidRPr="005028FB" w:rsidRDefault="000A33FA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sz w:val="28"/>
          <w:szCs w:val="28"/>
          <w:lang w:eastAsia="ru-RU"/>
        </w:rPr>
        <w:t>- создать условия для профессионального роста и творческого совершенствования кадров;</w:t>
      </w:r>
    </w:p>
    <w:p w:rsidR="000A33FA" w:rsidRPr="005028FB" w:rsidRDefault="000A33FA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sz w:val="28"/>
          <w:szCs w:val="28"/>
          <w:lang w:eastAsia="ru-RU"/>
        </w:rPr>
        <w:t>- повысить техническую оснащенность и укрепление материально-технической базы муниципальных учреждений культуры поселения;</w:t>
      </w:r>
    </w:p>
    <w:p w:rsidR="000A33FA" w:rsidRPr="005028FB" w:rsidRDefault="000A33FA" w:rsidP="005028F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028FB">
        <w:rPr>
          <w:rFonts w:ascii="Times New Roman" w:hAnsi="Times New Roman" w:cs="Times New Roman"/>
          <w:sz w:val="28"/>
          <w:szCs w:val="28"/>
          <w:lang w:eastAsia="ru-RU"/>
        </w:rPr>
        <w:t>- создать условия для развития общественного партнерства в решении социально-культурных проблем и усиления взаимодействия общественности с представителями органов местного самоуправления в решении актуальных проблем.</w:t>
      </w:r>
    </w:p>
    <w:p w:rsidR="000A33FA" w:rsidRPr="00A56657" w:rsidRDefault="000A33FA" w:rsidP="00A5665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33FA" w:rsidRPr="00A56657" w:rsidRDefault="000A33FA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33FA" w:rsidRPr="00A56657" w:rsidRDefault="000A33FA" w:rsidP="00A5665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0A33FA" w:rsidRPr="00A566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33FA" w:rsidRPr="00A56657" w:rsidRDefault="000A33FA" w:rsidP="00A56657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 w:cs="Times New Roman"/>
          <w:sz w:val="24"/>
          <w:szCs w:val="24"/>
        </w:rPr>
      </w:pPr>
      <w:r w:rsidRPr="00A56657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0A33FA" w:rsidRPr="00A56657" w:rsidRDefault="000A33FA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56657">
        <w:rPr>
          <w:rFonts w:ascii="Times New Roman" w:hAnsi="Times New Roman" w:cs="Times New Roman"/>
          <w:sz w:val="24"/>
          <w:szCs w:val="24"/>
        </w:rPr>
        <w:t xml:space="preserve">к подпрограмме </w:t>
      </w:r>
      <w:r w:rsidRPr="00A56657">
        <w:rPr>
          <w:rFonts w:ascii="Times New Roman" w:hAnsi="Times New Roman" w:cs="Times New Roman"/>
          <w:sz w:val="24"/>
          <w:szCs w:val="24"/>
          <w:lang w:eastAsia="ru-RU"/>
        </w:rPr>
        <w:t>«Сохранение культурного наследия»,</w:t>
      </w:r>
    </w:p>
    <w:p w:rsidR="000A33FA" w:rsidRPr="00A56657" w:rsidRDefault="000A33FA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56657">
        <w:rPr>
          <w:rFonts w:ascii="Times New Roman" w:hAnsi="Times New Roman" w:cs="Times New Roman"/>
          <w:sz w:val="24"/>
          <w:szCs w:val="24"/>
          <w:lang w:eastAsia="ru-RU"/>
        </w:rPr>
        <w:t>реализуемой в рамках муниципальной программы</w:t>
      </w:r>
    </w:p>
    <w:p w:rsidR="000A33FA" w:rsidRPr="00A56657" w:rsidRDefault="000A33FA" w:rsidP="00A56657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56657">
        <w:rPr>
          <w:rFonts w:ascii="Times New Roman" w:hAnsi="Times New Roman" w:cs="Times New Roman"/>
          <w:sz w:val="24"/>
          <w:szCs w:val="24"/>
          <w:lang w:eastAsia="ru-RU"/>
        </w:rPr>
        <w:t>«Развитие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с.Критово</w:t>
      </w:r>
      <w:r w:rsidRPr="00A56657">
        <w:rPr>
          <w:rFonts w:ascii="Times New Roman" w:hAnsi="Times New Roman" w:cs="Times New Roman"/>
          <w:sz w:val="24"/>
          <w:szCs w:val="24"/>
          <w:lang w:eastAsia="ru-RU"/>
        </w:rPr>
        <w:t xml:space="preserve"> Боготольского района»</w:t>
      </w:r>
    </w:p>
    <w:p w:rsidR="000A33FA" w:rsidRPr="00A56657" w:rsidRDefault="000A33FA" w:rsidP="00A56657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56657">
        <w:rPr>
          <w:rFonts w:ascii="Times New Roman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6996" w:type="dxa"/>
        <w:tblInd w:w="-106" w:type="dxa"/>
        <w:tblLayout w:type="fixed"/>
        <w:tblLook w:val="00A0"/>
      </w:tblPr>
      <w:tblGrid>
        <w:gridCol w:w="2836"/>
        <w:gridCol w:w="697"/>
        <w:gridCol w:w="494"/>
        <w:gridCol w:w="796"/>
        <w:gridCol w:w="797"/>
        <w:gridCol w:w="797"/>
        <w:gridCol w:w="797"/>
        <w:gridCol w:w="1275"/>
        <w:gridCol w:w="539"/>
        <w:gridCol w:w="33"/>
        <w:gridCol w:w="8"/>
        <w:gridCol w:w="1773"/>
        <w:gridCol w:w="67"/>
        <w:gridCol w:w="15"/>
        <w:gridCol w:w="1733"/>
        <w:gridCol w:w="100"/>
        <w:gridCol w:w="22"/>
        <w:gridCol w:w="214"/>
        <w:gridCol w:w="753"/>
        <w:gridCol w:w="131"/>
        <w:gridCol w:w="15"/>
        <w:gridCol w:w="1541"/>
        <w:gridCol w:w="22"/>
        <w:gridCol w:w="1541"/>
      </w:tblGrid>
      <w:tr w:rsidR="000A33FA" w:rsidRPr="00D45FC0">
        <w:trPr>
          <w:gridAfter w:val="1"/>
          <w:wAfter w:w="1541" w:type="dxa"/>
          <w:trHeight w:val="67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33FA" w:rsidRPr="00A56657" w:rsidRDefault="000A33FA" w:rsidP="00186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170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A33FA" w:rsidRPr="00A56657" w:rsidRDefault="000A33FA" w:rsidP="005A0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Ожидаемый результат от реализации мероприятия </w:t>
            </w:r>
          </w:p>
        </w:tc>
      </w:tr>
      <w:tr w:rsidR="000A33FA" w:rsidRPr="00D45FC0">
        <w:trPr>
          <w:gridAfter w:val="1"/>
          <w:wAfter w:w="1541" w:type="dxa"/>
          <w:trHeight w:val="948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A56657" w:rsidRDefault="000A33FA" w:rsidP="0013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A56657" w:rsidRDefault="000A33FA" w:rsidP="00135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0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5A0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170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3FA" w:rsidRPr="00D45FC0">
        <w:trPr>
          <w:gridAfter w:val="1"/>
          <w:wAfter w:w="1541" w:type="dxa"/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33FA" w:rsidRPr="00A56657" w:rsidRDefault="000A33FA" w:rsidP="00A56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33FA" w:rsidRPr="00A56657" w:rsidRDefault="000A33FA" w:rsidP="00A5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2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A56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сохранности объектов культурного наследия, памятников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5FC0">
              <w:rPr>
                <w:rFonts w:ascii="Times New Roman" w:hAnsi="Times New Roman" w:cs="Times New Roman"/>
                <w:sz w:val="24"/>
                <w:szCs w:val="24"/>
              </w:rPr>
              <w:t>и обелисков, установленных в честь знаменательных событий истории</w:t>
            </w:r>
          </w:p>
        </w:tc>
      </w:tr>
      <w:tr w:rsidR="000A33FA" w:rsidRPr="00D45FC0">
        <w:trPr>
          <w:gridAfter w:val="1"/>
          <w:wAfter w:w="1541" w:type="dxa"/>
          <w:trHeight w:val="3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33FA" w:rsidRPr="00A56657" w:rsidRDefault="000A33FA" w:rsidP="00A56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3FA" w:rsidRPr="00D45FC0">
        <w:trPr>
          <w:gridAfter w:val="2"/>
          <w:wAfter w:w="1563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5A0453" w:rsidRDefault="000A33FA" w:rsidP="00F76D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паспортизации памятников и обелисков, земельных участков 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5A0453" w:rsidRDefault="000A33FA" w:rsidP="00A56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A56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A56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A56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 w:rsidP="00936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>
            <w:pPr>
              <w:rPr>
                <w:rFonts w:ascii="Times New Roman" w:hAnsi="Times New Roman" w:cs="Times New Roman"/>
              </w:rPr>
            </w:pPr>
            <w:r w:rsidRPr="00D45F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>
            <w:pPr>
              <w:rPr>
                <w:rFonts w:ascii="Times New Roman" w:hAnsi="Times New Roman" w:cs="Times New Roman"/>
              </w:rPr>
            </w:pPr>
            <w:r w:rsidRPr="00D45F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D45FC0" w:rsidRDefault="000A33FA">
            <w:pPr>
              <w:rPr>
                <w:rFonts w:ascii="Times New Roman" w:hAnsi="Times New Roman" w:cs="Times New Roman"/>
              </w:rPr>
            </w:pPr>
            <w:r w:rsidRPr="00D45F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5A0453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3FA" w:rsidRPr="00D45FC0">
        <w:trPr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5A0453" w:rsidRDefault="000A33FA" w:rsidP="002F7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</w:tcPr>
          <w:p w:rsidR="000A33FA" w:rsidRPr="00446B58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A33FA" w:rsidRPr="00D45FC0">
        <w:trPr>
          <w:gridAfter w:val="2"/>
          <w:wAfter w:w="1563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5A0453" w:rsidRDefault="000A33FA" w:rsidP="002F7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A04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Реставрация и ремонт памятников и обелисков 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5A0453" w:rsidRDefault="000A33FA" w:rsidP="002F7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2F7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2F7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5A0453" w:rsidRDefault="000A33FA" w:rsidP="002F7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 w:rsidP="00F30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5F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 w:rsidP="00F30296">
            <w:pPr>
              <w:rPr>
                <w:rFonts w:ascii="Times New Roman" w:hAnsi="Times New Roman" w:cs="Times New Roman"/>
              </w:rPr>
            </w:pPr>
            <w:r w:rsidRPr="00D45F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 w:rsidP="00F30296">
            <w:pPr>
              <w:rPr>
                <w:rFonts w:ascii="Times New Roman" w:hAnsi="Times New Roman" w:cs="Times New Roman"/>
              </w:rPr>
            </w:pPr>
            <w:r w:rsidRPr="00D45F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D45FC0" w:rsidRDefault="000A33FA" w:rsidP="00F30296">
            <w:pPr>
              <w:rPr>
                <w:rFonts w:ascii="Times New Roman" w:hAnsi="Times New Roman" w:cs="Times New Roman"/>
              </w:rPr>
            </w:pPr>
            <w:r w:rsidRPr="00D45F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5A0453" w:rsidRDefault="000A33FA" w:rsidP="002F7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3FA" w:rsidRPr="00D45FC0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Default="000A33FA" w:rsidP="00F3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 2</w:t>
            </w:r>
          </w:p>
        </w:tc>
        <w:tc>
          <w:tcPr>
            <w:tcW w:w="12619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доступа населения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с.Критово </w:t>
            </w: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Боготольского района к культурным благам и участию в культурной жизни</w:t>
            </w:r>
          </w:p>
        </w:tc>
      </w:tr>
      <w:tr w:rsidR="000A33FA" w:rsidRPr="00D45FC0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F3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3FA" w:rsidRPr="00D45FC0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F3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Выделение субсидии МБУК ЦКС с. Критово</w:t>
            </w: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цели, связанные с финансовым обеспечением выполнения муниципального задания на оказание муниципальных услуг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 w:rsidP="00E21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4237,3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 w:rsidP="00E212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4237,3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 w:rsidP="00F302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4237,3</w:t>
            </w: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D45FC0" w:rsidRDefault="000A33FA" w:rsidP="00F3029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12711,9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F302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100% исполнение муниципального задания</w:t>
            </w:r>
          </w:p>
        </w:tc>
      </w:tr>
      <w:tr w:rsidR="000A33FA" w:rsidRPr="00D45FC0">
        <w:trPr>
          <w:gridAfter w:val="1"/>
          <w:wAfter w:w="1541" w:type="dxa"/>
          <w:trHeight w:val="30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186D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665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программе 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 w:rsidP="00F302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4237,3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 w:rsidP="00F302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4237,3</w:t>
            </w:r>
          </w:p>
        </w:tc>
        <w:tc>
          <w:tcPr>
            <w:tcW w:w="18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3FA" w:rsidRPr="00D45FC0" w:rsidRDefault="000A33FA" w:rsidP="00F302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4237,3</w:t>
            </w:r>
          </w:p>
        </w:tc>
        <w:tc>
          <w:tcPr>
            <w:tcW w:w="11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D45FC0" w:rsidRDefault="000A33FA" w:rsidP="00F302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12711,9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A56657" w:rsidRDefault="000A33FA" w:rsidP="00A56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A33FA" w:rsidRDefault="000A33FA" w:rsidP="005A04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33FA" w:rsidRPr="00A56657" w:rsidRDefault="000A33FA" w:rsidP="002E6B6D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hAnsi="Times New Roman"/>
          <w:sz w:val="24"/>
          <w:szCs w:val="24"/>
        </w:rPr>
      </w:pPr>
      <w:r w:rsidRPr="00A56657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2</w:t>
      </w:r>
    </w:p>
    <w:p w:rsidR="000A33FA" w:rsidRPr="00A56657" w:rsidRDefault="000A33FA" w:rsidP="002E6B6D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A56657">
        <w:rPr>
          <w:rFonts w:ascii="Times New Roman" w:hAnsi="Times New Roman"/>
          <w:sz w:val="24"/>
          <w:szCs w:val="24"/>
        </w:rPr>
        <w:t xml:space="preserve">к </w:t>
      </w:r>
      <w:r w:rsidRPr="00A56657">
        <w:rPr>
          <w:rFonts w:ascii="Times New Roman" w:hAnsi="Times New Roman"/>
          <w:bCs/>
          <w:sz w:val="24"/>
          <w:szCs w:val="24"/>
          <w:lang w:eastAsia="ru-RU"/>
        </w:rPr>
        <w:t>программ</w:t>
      </w:r>
      <w:r>
        <w:rPr>
          <w:rFonts w:ascii="Times New Roman" w:hAnsi="Times New Roman"/>
          <w:bCs/>
          <w:sz w:val="24"/>
          <w:szCs w:val="24"/>
          <w:lang w:eastAsia="ru-RU"/>
        </w:rPr>
        <w:t>е</w:t>
      </w:r>
    </w:p>
    <w:p w:rsidR="000A33FA" w:rsidRDefault="000A33FA" w:rsidP="002E6B6D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A56657">
        <w:rPr>
          <w:rFonts w:ascii="Times New Roman" w:hAnsi="Times New Roman"/>
          <w:bCs/>
          <w:sz w:val="24"/>
          <w:szCs w:val="24"/>
          <w:lang w:eastAsia="ru-RU"/>
        </w:rPr>
        <w:t xml:space="preserve">«Развитие культуры </w:t>
      </w:r>
      <w:r>
        <w:rPr>
          <w:rFonts w:ascii="Times New Roman" w:hAnsi="Times New Roman"/>
          <w:bCs/>
          <w:sz w:val="24"/>
          <w:szCs w:val="24"/>
          <w:lang w:eastAsia="ru-RU"/>
        </w:rPr>
        <w:t>с.Критово</w:t>
      </w:r>
    </w:p>
    <w:p w:rsidR="000A33FA" w:rsidRPr="00A56657" w:rsidRDefault="000A33FA" w:rsidP="002E6B6D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A56657">
        <w:rPr>
          <w:rFonts w:ascii="Times New Roman" w:hAnsi="Times New Roman"/>
          <w:bCs/>
          <w:sz w:val="24"/>
          <w:szCs w:val="24"/>
          <w:lang w:eastAsia="ru-RU"/>
        </w:rPr>
        <w:t>Боготольского района»</w:t>
      </w:r>
    </w:p>
    <w:p w:rsidR="000A33FA" w:rsidRDefault="000A33FA" w:rsidP="002E6B6D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0A33FA" w:rsidRPr="00A56657" w:rsidRDefault="000A33FA" w:rsidP="002E6B6D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0A33FA" w:rsidRPr="00A56657" w:rsidRDefault="000A33FA" w:rsidP="002E6B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A33FA" w:rsidRPr="002F70AF" w:rsidRDefault="000A33FA" w:rsidP="002E6B6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4"/>
          <w:szCs w:val="24"/>
        </w:rPr>
      </w:pPr>
      <w:r w:rsidRPr="002F70AF">
        <w:rPr>
          <w:rFonts w:ascii="Times New Roman" w:hAnsi="Times New Roman"/>
          <w:sz w:val="24"/>
          <w:szCs w:val="24"/>
        </w:rPr>
        <w:t>Перечень и значения показателей результативности «Поддержка искусства и народного творчества»</w:t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  <w:r w:rsidRPr="002F70AF">
        <w:rPr>
          <w:rFonts w:ascii="Times New Roman" w:hAnsi="Times New Roman"/>
          <w:sz w:val="24"/>
          <w:szCs w:val="24"/>
        </w:rPr>
        <w:tab/>
      </w:r>
    </w:p>
    <w:tbl>
      <w:tblPr>
        <w:tblW w:w="16482" w:type="dxa"/>
        <w:tblInd w:w="93" w:type="dxa"/>
        <w:tblLayout w:type="fixed"/>
        <w:tblLook w:val="00A0"/>
      </w:tblPr>
      <w:tblGrid>
        <w:gridCol w:w="860"/>
        <w:gridCol w:w="4684"/>
        <w:gridCol w:w="1275"/>
        <w:gridCol w:w="2923"/>
        <w:gridCol w:w="1360"/>
        <w:gridCol w:w="1360"/>
        <w:gridCol w:w="1360"/>
        <w:gridCol w:w="1300"/>
        <w:gridCol w:w="1360"/>
      </w:tblGrid>
      <w:tr w:rsidR="000A33FA" w:rsidRPr="005350D4" w:rsidTr="001617C9">
        <w:trPr>
          <w:gridAfter w:val="1"/>
          <w:wAfter w:w="1360" w:type="dxa"/>
          <w:trHeight w:val="36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84" w:type="dxa"/>
            <w:tcBorders>
              <w:top w:val="nil"/>
              <w:left w:val="nil"/>
              <w:bottom w:val="nil"/>
              <w:right w:val="nil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A33FA" w:rsidRPr="002F70AF" w:rsidRDefault="000A33FA" w:rsidP="001617C9">
            <w:pPr>
              <w:spacing w:after="0" w:line="240" w:lineRule="auto"/>
              <w:rPr>
                <w:color w:val="000000"/>
                <w:lang w:eastAsia="ru-RU"/>
              </w:rPr>
            </w:pPr>
            <w:r w:rsidRPr="002F70AF">
              <w:rPr>
                <w:color w:val="000000"/>
                <w:lang w:eastAsia="ru-RU"/>
              </w:rPr>
              <w:t> </w:t>
            </w:r>
          </w:p>
        </w:tc>
      </w:tr>
      <w:tr w:rsidR="000A33FA" w:rsidRPr="005350D4" w:rsidTr="001617C9">
        <w:trPr>
          <w:gridAfter w:val="1"/>
          <w:wAfter w:w="1360" w:type="dxa"/>
          <w:trHeight w:val="360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4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Цель, показатели результативности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2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Источник информации</w:t>
            </w:r>
          </w:p>
        </w:tc>
        <w:tc>
          <w:tcPr>
            <w:tcW w:w="5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Годы реализации программы</w:t>
            </w:r>
          </w:p>
        </w:tc>
      </w:tr>
      <w:tr w:rsidR="000A33FA" w:rsidRPr="005350D4" w:rsidTr="001617C9">
        <w:trPr>
          <w:gridAfter w:val="1"/>
          <w:wAfter w:w="1360" w:type="dxa"/>
          <w:trHeight w:val="360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2017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2019 год</w:t>
            </w:r>
          </w:p>
        </w:tc>
      </w:tr>
      <w:tr w:rsidR="000A33FA" w:rsidRPr="005350D4" w:rsidTr="001617C9">
        <w:trPr>
          <w:gridAfter w:val="1"/>
          <w:wAfter w:w="1360" w:type="dxa"/>
          <w:trHeight w:val="3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0A33FA" w:rsidRPr="005350D4" w:rsidTr="001617C9">
        <w:trPr>
          <w:gridAfter w:val="1"/>
          <w:wAfter w:w="1360" w:type="dxa"/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Цель: Обеспечение доступа населения к культурным благам и участию в культурной жизни</w:t>
            </w:r>
          </w:p>
        </w:tc>
      </w:tr>
      <w:tr w:rsidR="000A33FA" w:rsidRPr="005350D4" w:rsidTr="001617C9">
        <w:trPr>
          <w:gridAfter w:val="1"/>
          <w:wAfter w:w="1360" w:type="dxa"/>
          <w:trHeight w:val="39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Целевой индикатор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A33FA" w:rsidRPr="005350D4" w:rsidTr="001617C9">
        <w:trPr>
          <w:trHeight w:val="1311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посетителей на платной основе муниципальных учреждений культурно-досугового типа на 1 тыс. человек населения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Тыс. чел.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Отраслевая статистическая отчетность7-НК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16,3</w:t>
            </w:r>
          </w:p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16,3</w:t>
            </w:r>
          </w:p>
        </w:tc>
        <w:tc>
          <w:tcPr>
            <w:tcW w:w="1360" w:type="dxa"/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A33FA" w:rsidRPr="005350D4" w:rsidTr="001617C9">
        <w:trPr>
          <w:gridAfter w:val="1"/>
          <w:wAfter w:w="1360" w:type="dxa"/>
          <w:trHeight w:val="3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Целевой индикатор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0A33FA" w:rsidRPr="005350D4" w:rsidTr="001617C9">
        <w:trPr>
          <w:gridAfter w:val="1"/>
          <w:wAfter w:w="1360" w:type="dxa"/>
          <w:trHeight w:val="75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Число клубных формирований на 1 тыс. человек населения;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2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Отраслевая статистическая отчетность 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14,0</w:t>
            </w:r>
          </w:p>
        </w:tc>
      </w:tr>
      <w:tr w:rsidR="000A33FA" w:rsidRPr="005350D4" w:rsidTr="001617C9">
        <w:trPr>
          <w:gridAfter w:val="1"/>
          <w:wAfter w:w="1360" w:type="dxa"/>
          <w:trHeight w:val="43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Целевой индикатор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A33FA" w:rsidRPr="005350D4" w:rsidTr="001617C9">
        <w:trPr>
          <w:gridAfter w:val="1"/>
          <w:wAfter w:w="1360" w:type="dxa"/>
          <w:trHeight w:val="7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Число участников клубных формирований на 1 тыс. человек населения;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Чел.</w:t>
            </w:r>
          </w:p>
        </w:tc>
        <w:tc>
          <w:tcPr>
            <w:tcW w:w="2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F7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Отраслевая статистическая отчетность 7-НК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FA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126,0</w:t>
            </w:r>
          </w:p>
          <w:p w:rsidR="000A33FA" w:rsidRPr="002F70AF" w:rsidRDefault="000A33FA" w:rsidP="001617C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A33FA" w:rsidRPr="002F70AF" w:rsidRDefault="000A33FA" w:rsidP="002E6B6D"/>
    <w:p w:rsidR="000A33FA" w:rsidRPr="00284BAD" w:rsidRDefault="000A33FA" w:rsidP="005A04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33FA" w:rsidRPr="00284BAD" w:rsidSect="005A0453">
      <w:pgSz w:w="16838" w:h="11906" w:orient="landscape"/>
      <w:pgMar w:top="992" w:right="82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3FA" w:rsidRDefault="000A33FA">
      <w:pPr>
        <w:spacing w:after="0" w:line="240" w:lineRule="auto"/>
      </w:pPr>
      <w:r>
        <w:separator/>
      </w:r>
    </w:p>
  </w:endnote>
  <w:endnote w:type="continuationSeparator" w:id="1">
    <w:p w:rsidR="000A33FA" w:rsidRDefault="000A3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3FA" w:rsidRDefault="000A33FA">
      <w:pPr>
        <w:spacing w:after="0" w:line="240" w:lineRule="auto"/>
      </w:pPr>
      <w:r>
        <w:separator/>
      </w:r>
    </w:p>
  </w:footnote>
  <w:footnote w:type="continuationSeparator" w:id="1">
    <w:p w:rsidR="000A33FA" w:rsidRDefault="000A3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6037"/>
    <w:multiLevelType w:val="hybridMultilevel"/>
    <w:tmpl w:val="1AB02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F2354D"/>
    <w:multiLevelType w:val="hybridMultilevel"/>
    <w:tmpl w:val="E4C88D34"/>
    <w:lvl w:ilvl="0" w:tplc="58EAA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9CC12F6"/>
    <w:multiLevelType w:val="hybridMultilevel"/>
    <w:tmpl w:val="CFE63060"/>
    <w:lvl w:ilvl="0" w:tplc="A5E60DE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A0515C9"/>
    <w:multiLevelType w:val="hybridMultilevel"/>
    <w:tmpl w:val="4092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2D2800"/>
    <w:multiLevelType w:val="hybridMultilevel"/>
    <w:tmpl w:val="D680AE2E"/>
    <w:lvl w:ilvl="0" w:tplc="733676FA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73B00755"/>
    <w:multiLevelType w:val="hybridMultilevel"/>
    <w:tmpl w:val="E34C9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DD5"/>
    <w:rsid w:val="00036106"/>
    <w:rsid w:val="00046A88"/>
    <w:rsid w:val="00064BEC"/>
    <w:rsid w:val="00067267"/>
    <w:rsid w:val="00094D3D"/>
    <w:rsid w:val="000A33FA"/>
    <w:rsid w:val="000C2473"/>
    <w:rsid w:val="000F4166"/>
    <w:rsid w:val="000F4ABA"/>
    <w:rsid w:val="000F568F"/>
    <w:rsid w:val="00120DD5"/>
    <w:rsid w:val="00122831"/>
    <w:rsid w:val="0012349A"/>
    <w:rsid w:val="0012363E"/>
    <w:rsid w:val="00135691"/>
    <w:rsid w:val="001617C9"/>
    <w:rsid w:val="00182653"/>
    <w:rsid w:val="001861C0"/>
    <w:rsid w:val="00186DC9"/>
    <w:rsid w:val="00191B3D"/>
    <w:rsid w:val="001A4125"/>
    <w:rsid w:val="001B15B5"/>
    <w:rsid w:val="001B3112"/>
    <w:rsid w:val="001B49C5"/>
    <w:rsid w:val="001D219F"/>
    <w:rsid w:val="001D658C"/>
    <w:rsid w:val="00230F87"/>
    <w:rsid w:val="002526CA"/>
    <w:rsid w:val="00284BAD"/>
    <w:rsid w:val="002B776E"/>
    <w:rsid w:val="002E6B6D"/>
    <w:rsid w:val="002E71CF"/>
    <w:rsid w:val="002F6D29"/>
    <w:rsid w:val="002F70AF"/>
    <w:rsid w:val="002F775E"/>
    <w:rsid w:val="00320304"/>
    <w:rsid w:val="00323474"/>
    <w:rsid w:val="003242FC"/>
    <w:rsid w:val="003317FB"/>
    <w:rsid w:val="00355B01"/>
    <w:rsid w:val="003633BB"/>
    <w:rsid w:val="00371DA6"/>
    <w:rsid w:val="00394F2F"/>
    <w:rsid w:val="003B066A"/>
    <w:rsid w:val="003C4F61"/>
    <w:rsid w:val="003D464E"/>
    <w:rsid w:val="0043725F"/>
    <w:rsid w:val="00446B58"/>
    <w:rsid w:val="00465A07"/>
    <w:rsid w:val="00492A8D"/>
    <w:rsid w:val="004B3AA6"/>
    <w:rsid w:val="004B40D6"/>
    <w:rsid w:val="004B6CE4"/>
    <w:rsid w:val="004D7498"/>
    <w:rsid w:val="004F0DB7"/>
    <w:rsid w:val="005028FB"/>
    <w:rsid w:val="005131FD"/>
    <w:rsid w:val="0051573A"/>
    <w:rsid w:val="005350D4"/>
    <w:rsid w:val="00550113"/>
    <w:rsid w:val="005512D5"/>
    <w:rsid w:val="00553C75"/>
    <w:rsid w:val="00562445"/>
    <w:rsid w:val="00586B27"/>
    <w:rsid w:val="0059520F"/>
    <w:rsid w:val="005A0453"/>
    <w:rsid w:val="005E3B28"/>
    <w:rsid w:val="0061149D"/>
    <w:rsid w:val="006169C2"/>
    <w:rsid w:val="00634801"/>
    <w:rsid w:val="00655141"/>
    <w:rsid w:val="0065686A"/>
    <w:rsid w:val="00664DEA"/>
    <w:rsid w:val="00665D7F"/>
    <w:rsid w:val="00671D0D"/>
    <w:rsid w:val="00686FAD"/>
    <w:rsid w:val="006A294E"/>
    <w:rsid w:val="006B3E60"/>
    <w:rsid w:val="006D3BB6"/>
    <w:rsid w:val="006E4EFE"/>
    <w:rsid w:val="006F7F9B"/>
    <w:rsid w:val="0070115D"/>
    <w:rsid w:val="00701E46"/>
    <w:rsid w:val="0078627A"/>
    <w:rsid w:val="007B61EA"/>
    <w:rsid w:val="007D6865"/>
    <w:rsid w:val="007E07BB"/>
    <w:rsid w:val="008047BC"/>
    <w:rsid w:val="00816F70"/>
    <w:rsid w:val="00824427"/>
    <w:rsid w:val="0083642F"/>
    <w:rsid w:val="00846910"/>
    <w:rsid w:val="008B2A16"/>
    <w:rsid w:val="008E7A51"/>
    <w:rsid w:val="008F6D6A"/>
    <w:rsid w:val="008F710A"/>
    <w:rsid w:val="00912323"/>
    <w:rsid w:val="0092076E"/>
    <w:rsid w:val="0092521D"/>
    <w:rsid w:val="00932413"/>
    <w:rsid w:val="009362DE"/>
    <w:rsid w:val="0093673B"/>
    <w:rsid w:val="00954B91"/>
    <w:rsid w:val="0095674A"/>
    <w:rsid w:val="009838FE"/>
    <w:rsid w:val="009B6DB4"/>
    <w:rsid w:val="009E1987"/>
    <w:rsid w:val="009F30B2"/>
    <w:rsid w:val="00A45B86"/>
    <w:rsid w:val="00A54FA4"/>
    <w:rsid w:val="00A56657"/>
    <w:rsid w:val="00A577F6"/>
    <w:rsid w:val="00A66820"/>
    <w:rsid w:val="00A71F3D"/>
    <w:rsid w:val="00A77765"/>
    <w:rsid w:val="00A853BA"/>
    <w:rsid w:val="00A91038"/>
    <w:rsid w:val="00A96A0A"/>
    <w:rsid w:val="00AA4398"/>
    <w:rsid w:val="00AE10E6"/>
    <w:rsid w:val="00B03DE8"/>
    <w:rsid w:val="00B06635"/>
    <w:rsid w:val="00BB242A"/>
    <w:rsid w:val="00BD1C91"/>
    <w:rsid w:val="00BE1361"/>
    <w:rsid w:val="00C00C90"/>
    <w:rsid w:val="00C0312F"/>
    <w:rsid w:val="00C141E9"/>
    <w:rsid w:val="00C45619"/>
    <w:rsid w:val="00C673EE"/>
    <w:rsid w:val="00C83C55"/>
    <w:rsid w:val="00C956C3"/>
    <w:rsid w:val="00CA6503"/>
    <w:rsid w:val="00CB6ED1"/>
    <w:rsid w:val="00CC44EB"/>
    <w:rsid w:val="00CD36AD"/>
    <w:rsid w:val="00D11C5E"/>
    <w:rsid w:val="00D45FC0"/>
    <w:rsid w:val="00D61045"/>
    <w:rsid w:val="00D829ED"/>
    <w:rsid w:val="00DB62D1"/>
    <w:rsid w:val="00DC431D"/>
    <w:rsid w:val="00DF3D50"/>
    <w:rsid w:val="00E1084F"/>
    <w:rsid w:val="00E176CE"/>
    <w:rsid w:val="00E2127E"/>
    <w:rsid w:val="00E51103"/>
    <w:rsid w:val="00E53D00"/>
    <w:rsid w:val="00E56B89"/>
    <w:rsid w:val="00E65634"/>
    <w:rsid w:val="00E7749B"/>
    <w:rsid w:val="00E81714"/>
    <w:rsid w:val="00E86365"/>
    <w:rsid w:val="00EB3A7D"/>
    <w:rsid w:val="00EC2F94"/>
    <w:rsid w:val="00EC7DA5"/>
    <w:rsid w:val="00F06B7B"/>
    <w:rsid w:val="00F13385"/>
    <w:rsid w:val="00F1435A"/>
    <w:rsid w:val="00F30296"/>
    <w:rsid w:val="00F312C3"/>
    <w:rsid w:val="00F50368"/>
    <w:rsid w:val="00F60655"/>
    <w:rsid w:val="00F60B8E"/>
    <w:rsid w:val="00F76DE7"/>
    <w:rsid w:val="00F97A7F"/>
    <w:rsid w:val="00FB32B1"/>
    <w:rsid w:val="00FC14AD"/>
    <w:rsid w:val="00FC2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04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66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6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665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566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A5665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A566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1"/>
    <w:basedOn w:val="Normal"/>
    <w:uiPriority w:val="99"/>
    <w:rsid w:val="00A5665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Абзац списка1"/>
    <w:basedOn w:val="Normal"/>
    <w:uiPriority w:val="99"/>
    <w:rsid w:val="00A56657"/>
    <w:pPr>
      <w:ind w:left="720"/>
    </w:pPr>
    <w:rPr>
      <w:rFonts w:eastAsia="Times New Roman"/>
    </w:rPr>
  </w:style>
  <w:style w:type="paragraph" w:customStyle="1" w:styleId="2">
    <w:name w:val="Абзац списка2"/>
    <w:basedOn w:val="Normal"/>
    <w:uiPriority w:val="99"/>
    <w:rsid w:val="00A56657"/>
    <w:pPr>
      <w:ind w:left="720"/>
    </w:pPr>
    <w:rPr>
      <w:rFonts w:eastAsia="Times New Roman"/>
    </w:rPr>
  </w:style>
  <w:style w:type="paragraph" w:customStyle="1" w:styleId="ConsPlusNonformat">
    <w:name w:val="ConsPlusNonformat"/>
    <w:uiPriority w:val="99"/>
    <w:rsid w:val="00A566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A566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56657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A5665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5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56657"/>
    <w:rPr>
      <w:rFonts w:cs="Times New Roman"/>
    </w:rPr>
  </w:style>
  <w:style w:type="character" w:styleId="Hyperlink">
    <w:name w:val="Hyperlink"/>
    <w:basedOn w:val="DefaultParagraphFont"/>
    <w:uiPriority w:val="99"/>
    <w:rsid w:val="00A56657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56657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A5665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A566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A5665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A5665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A5665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A56657"/>
    <w:pPr>
      <w:pBdr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A566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A5665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A5665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A5665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A56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A5665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A56657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A56657"/>
    <w:pPr>
      <w:pBdr>
        <w:top w:val="single" w:sz="8" w:space="0" w:color="auto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A5665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A5665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A5665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A5665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A5665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A56657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A5665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A5665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A566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A56657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A56657"/>
    <w:pPr>
      <w:spacing w:before="100" w:beforeAutospacing="1" w:after="100" w:afterAutospacing="1" w:line="240" w:lineRule="auto"/>
      <w:ind w:firstLineChars="1500" w:firstLine="1500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A5665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A56657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A566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956C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2003</TotalTime>
  <Pages>9</Pages>
  <Words>2016</Words>
  <Characters>11494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41</cp:revision>
  <cp:lastPrinted>2016-11-09T02:54:00Z</cp:lastPrinted>
  <dcterms:created xsi:type="dcterms:W3CDTF">2016-09-02T05:39:00Z</dcterms:created>
  <dcterms:modified xsi:type="dcterms:W3CDTF">2016-11-09T03:16:00Z</dcterms:modified>
</cp:coreProperties>
</file>